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9c8e6e" w14:textId="49c8e6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E2DB4">
        <w:t>17</w:t>
      </w:r>
      <w:r>
        <w:t>. St-</w:t>
      </w:r>
      <w:r w:rsidR="00CC60FD">
        <w:t>2</w:t>
      </w:r>
      <w:r w:rsidR="009E2DB4">
        <w:t>874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E2DB4">
        <w:t>17</w:t>
      </w:r>
      <w:r>
        <w:t>. St-</w:t>
      </w:r>
      <w:r w:rsidR="00751EC6">
        <w:t>2</w:t>
      </w:r>
      <w:r w:rsidR="009E2DB4">
        <w:t>874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9E2DB4" w:rsidP="009E2DB4" w:rsidRDefault="009E2DB4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Pr="00EA0154" w:rsidR="00343C10" w:rsidP="009E2DB4" w:rsidRDefault="00343C10">
      <w:pPr>
        <w:tabs>
          <w:tab w:val="left" w:pos="709"/>
        </w:tabs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9E2DB4" w:rsidP="009E2DB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E2DB4">
        <w:t>KIRASIĆ GRADNJA j.d.o.o. za građevinarstvo, usluge i trgovinu;</w:t>
      </w:r>
    </w:p>
    <w:p w:rsidR="006F725E" w:rsidP="009E2DB4" w:rsidRDefault="009E2DB4">
      <w:pPr>
        <w:tabs>
          <w:tab w:val="left" w:pos="709"/>
        </w:tabs>
        <w:ind w:left="708"/>
        <w:jc w:val="both"/>
      </w:pPr>
      <w:r>
        <w:t>OIB: 26511764228, Ogulin, Sveti Petar 99 A</w:t>
      </w:r>
    </w:p>
    <w:p w:rsidR="009E2DB4" w:rsidP="009E2DB4" w:rsidRDefault="009E2DB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DB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E2D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2DB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E2DB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E2DB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E2DB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D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2DB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2D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2D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56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St-2874/2019</izvorni_sadrzaj>
    <derivirana_varijabla naziv="DomainObject.Predmet.OznakaBroj_1">St-2874/2019</derivirana_varijabla>
  </DomainObject.Predmet.OznakaBroj>
  <DomainObject.Predmet.OznakaBrojOptuznogAkta>
    <izvorni_sadrzaj>04-06-19-5043</izvorni_sadrzaj>
    <derivirana_varijabla naziv="DomainObject.Predmet.OznakaBrojOptuznogAkta_1">04-06-19-5043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KIRASIĆ GRADNJA j.d.o.o. za građevinarstvo, usluge i trgovinu</izvorni_sadrzaj>
    <derivirana_varijabla naziv="DomainObject.Predmet.ProtustrankaFormated_1">  KIRASIĆ GRADNJA j.d.o.o. za građevinarstvo, usluge i trgovinu</derivirana_varijabla>
  </DomainObject.Predmet.ProtustrankaFormated>
  <DomainObject.Predmet.ProtustrankaFormatedOIB>
    <izvorni_sadrzaj>  KIRASIĆ GRADNJA j.d.o.o. za građevinarstvo, usluge i trgovinu, OIB 26511764228</izvorni_sadrzaj>
    <derivirana_varijabla naziv="DomainObject.Predmet.ProtustrankaFormatedOIB_1">  KIRASIĆ GRADNJA j.d.o.o. za građevinarstvo, usluge i trgovinu, OIB 26511764228</derivirana_varijabla>
  </DomainObject.Predmet.ProtustrankaFormatedOIB>
  <DomainObject.Predmet.ProtustrankaFormatedWithAdress>
    <izvorni_sadrzaj> KIRASIĆ GRADNJA j.d.o.o. za građevinarstvo, usluge i trgovinu, Sveti Petar 99 A, 47300 Ogulin</izvorni_sadrzaj>
    <derivirana_varijabla naziv="DomainObject.Predmet.ProtustrankaFormatedWithAdress_1"> KIRASIĆ GRADNJA j.d.o.o. za građevinarstvo, usluge i trgovinu, Sveti Petar 99 A, 47300 Ogulin</derivirana_varijabla>
  </DomainObject.Predmet.ProtustrankaFormatedWithAdress>
  <DomainObject.Predmet.ProtustrankaFormatedWithAdressOIB>
    <izvorni_sadrzaj> KIRASIĆ GRADNJA j.d.o.o. za građevinarstvo, usluge i trgovinu, OIB 26511764228, Sveti Petar 99 A, 47300 Ogulin</izvorni_sadrzaj>
    <derivirana_varijabla naziv="DomainObject.Predmet.ProtustrankaFormatedWithAdressOIB_1"> KIRASIĆ GRADNJA j.d.o.o. za građevinarstvo, usluge i trgovinu, OIB 26511764228, Sveti Petar 99 A, 47300 Ogulin</derivirana_varijabla>
  </DomainObject.Predmet.ProtustrankaFormatedWithAdressOIB>
  <DomainObject.Predmet.ProtustrankaWithAdress>
    <izvorni_sadrzaj>KIRASIĆ GRADNJA j.d.o.o. za građevinarstvo, usluge i trgovinu Sveti Petar 99 A, 47300 Ogulin</izvorni_sadrzaj>
    <derivirana_varijabla naziv="DomainObject.Predmet.ProtustrankaWithAdress_1">KIRASIĆ GRADNJA j.d.o.o. za građevinarstvo, usluge i trgovinu Sveti Petar 99 A, 47300 Ogulin</derivirana_varijabla>
  </DomainObject.Predmet.ProtustrankaWithAdress>
  <DomainObject.Predmet.ProtustrankaWithAdressOIB>
    <izvorni_sadrzaj>KIRASIĆ GRADNJA j.d.o.o. za građevinarstvo, usluge i trgovinu, OIB 26511764228, Sveti Petar 99 A, 47300 Ogulin</izvorni_sadrzaj>
    <derivirana_varijabla naziv="DomainObject.Predmet.ProtustrankaWithAdressOIB_1">KIRASIĆ GRADNJA j.d.o.o. za građevinarstvo, usluge i trgovinu, OIB 26511764228, Sveti Petar 99 A, 47300 Ogulin</derivirana_varijabla>
  </DomainObject.Predmet.ProtustrankaWithAdressOIB>
  <DomainObject.Predmet.ProtustrankaNazivFormated>
    <izvorni_sadrzaj>KIRASIĆ GRADNJA j.d.o.o. za građevinarstvo, usluge i trgovinu</izvorni_sadrzaj>
    <derivirana_varijabla naziv="DomainObject.Predmet.ProtustrankaNazivFormated_1">KIRASIĆ GRADNJA j.d.o.o. za građevinarstvo, usluge i trgovinu</derivirana_varijabla>
  </DomainObject.Predmet.ProtustrankaNazivFormated>
  <DomainObject.Predmet.ProtustrankaNazivFormatedOIB>
    <izvorni_sadrzaj>KIRASIĆ GRADNJA j.d.o.o. za građevinarstvo, usluge i trgovinu, OIB 26511764228</izvorni_sadrzaj>
    <derivirana_varijabla naziv="DomainObject.Predmet.ProtustrankaNazivFormatedOIB_1">KIRASIĆ GRADNJA j.d.o.o. za građevinarstvo, usluge i trgovinu, OIB 26511764228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KIRASIĆ GRADNJA j.d.o.o. za građevinarstvo, usluge i trgovinu</item>
    </izvorni_sadrzaj>
    <derivirana_varijabla naziv="DomainObject.Predmet.ProtuStrankaListFormated_1">
      <item>KIRASIĆ GRADNJA j.d.o.o. za građevinarstvo, usluge i trgovinu</item>
    </derivirana_varijabla>
  </DomainObject.Predmet.ProtuStrankaListFormated>
  <DomainObject.Predmet.ProtuStrankaListFormatedOIB>
    <izvorni_sadrzaj>
      <item>KIRASIĆ GRADNJA j.d.o.o. za građevinarstvo, usluge i trgovinu, OIB 26511764228</item>
    </izvorni_sadrzaj>
    <derivirana_varijabla naziv="DomainObject.Predmet.ProtuStrankaListFormatedOIB_1">
      <item>KIRASIĆ GRADNJA j.d.o.o. za građevinarstvo, usluge i trgovinu, OIB 26511764228</item>
    </derivirana_varijabla>
  </DomainObject.Predmet.ProtuStrankaListFormatedOIB>
  <DomainObject.Predmet.ProtuStrankaListFormatedWithAdress>
    <izvorni_sadrzaj>
      <item>KIRASIĆ GRADNJA j.d.o.o. za građevinarstvo, usluge i trgovinu, Sveti Petar 99 A, 47300 Ogulin</item>
    </izvorni_sadrzaj>
    <derivirana_varijabla naziv="DomainObject.Predmet.ProtuStrankaListFormatedWithAdress_1">
      <item>KIRASIĆ GRADNJA j.d.o.o. za građevinarstvo, usluge i trgovinu, Sveti Petar 99 A, 47300 Ogulin</item>
    </derivirana_varijabla>
  </DomainObject.Predmet.ProtuStrankaListFormatedWithAdress>
  <DomainObject.Predmet.ProtuStrankaListFormatedWithAdressOIB>
    <izvorni_sadrzaj>
      <item>KIRASIĆ GRADNJA j.d.o.o. za građevinarstvo, usluge i trgovinu, OIB 26511764228, Sveti Petar 99 A, 47300 Ogulin</item>
    </izvorni_sadrzaj>
    <derivirana_varijabla naziv="DomainObject.Predmet.ProtuStrankaListFormatedWithAdressOIB_1">
      <item>KIRASIĆ GRADNJA j.d.o.o. za građevinarstvo, usluge i trgovinu, OIB 26511764228, Sveti Petar 99 A, 47300 Ogulin</item>
    </derivirana_varijabla>
  </DomainObject.Predmet.ProtuStrankaListFormatedWithAdressOIB>
  <DomainObject.Predmet.ProtuStrankaListNazivFormated>
    <izvorni_sadrzaj>
      <item>KIRASIĆ GRADNJA j.d.o.o. za građevinarstvo, usluge i trgovinu</item>
    </izvorni_sadrzaj>
    <derivirana_varijabla naziv="DomainObject.Predmet.ProtuStrankaListNazivFormated_1">
      <item>KIRASIĆ GRADNJA j.d.o.o. za građevinarstvo, usluge i trgovinu</item>
    </derivirana_varijabla>
  </DomainObject.Predmet.ProtuStrankaListNazivFormated>
  <DomainObject.Predmet.ProtuStrankaListNazivFormatedOIB>
    <izvorni_sadrzaj>
      <item>KIRASIĆ GRADNJA j.d.o.o. za građevinarstvo, usluge i trgovinu, OIB 26511764228</item>
    </izvorni_sadrzaj>
    <derivirana_varijabla naziv="DomainObject.Predmet.ProtuStrankaListNazivFormatedOIB_1">
      <item>KIRASIĆ GRADNJA j.d.o.o. za građevinarstvo, usluge i trgovinu, OIB 26511764228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KIRASIĆ GRADNJA j.d.o.o. za građevinarstvo, usluge i trgovinu</izvorni_sadrzaj>
    <derivirana_varijabla naziv="DomainObject.Predmet.ProtustrankaIDrugi_1">KIRASIĆ GRADNJA j.d.o.o. za građevinarstvo, usluge i trgovinu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KIRASIĆ GRADNJA j.d.o.o. za građevinarstvo, usluge i trgovinu, OIB 26511764228, Sveti Petar 99 A, 47300 Ogulin</izvorni_sadrzaj>
    <derivirana_varijabla naziv="DomainObject.Predmet.ProtustrankaIDrugiAdressOIB_1">KIRASIĆ GRADNJA j.d.o.o. za građevinarstvo, usluge i trgovinu, OIB 26511764228, Sveti Petar 99 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KIRASIĆ GRADNJA j.d.o.o. za građevinarstvo, usluge i trgovinu</item>
      <item>Financijska agencija</item>
    </izvorni_sadrzaj>
    <derivirana_varijabla naziv="DomainObject.Predmet.SudioniciListNaziv_1">
      <item>KIRASIĆ GRADNJA j.d.o.o. za građevinarstvo, usluge i trgovinu</item>
      <item>Financijska agencija</item>
    </derivirana_varijabla>
  </DomainObject.Predmet.SudioniciListNaziv>
  <DomainObject.Predmet.SudioniciListAdressOIB>
    <izvorni_sadrzaj>
      <item>KIRASIĆ GRADNJA j.d.o.o. za građevinarstvo, usluge i trgovinu, OIB 26511764228, Sveti Petar 99 A,47300 Ogulin</item>
      <item>Financijska agencija, OIB 85821130368, UL.PAVLA VITEZOVIĆA 1,47000 Karlovac</item>
    </izvorni_sadrzaj>
    <derivirana_varijabla naziv="DomainObject.Predmet.SudioniciListAdressOIB_1">
      <item>KIRASIĆ GRADNJA j.d.o.o. za građevinarstvo, usluge i trgovinu, OIB 26511764228, Sveti Petar 99 A,47300 Ogulin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26511764228</item>
      <item>, OIB 85821130368</item>
    </izvorni_sadrzaj>
    <derivirana_varijabla naziv="DomainObject.Predmet.SudioniciListNazivOIB_1">
      <item>, OIB 26511764228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846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2019-12-16T09:33:00Z</cp:lastPrinted>
  <dcterms:modified xmlns:xsi="http://www.w3.org/2001/XMLSchema-instance" xsi:type="dcterms:W3CDTF">2019-12-16T09:33:00Z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